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127"/>
        <w:tblW w:w="0" w:type="auto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 w:firstRow="1" w:lastRow="1" w:firstColumn="1" w:lastColumn="1" w:noHBand="0" w:noVBand="0"/>
        <w:tblDescription w:val="First table contains information about name and date. Second table contains homework schedule"/>
      </w:tblPr>
      <w:tblGrid>
        <w:gridCol w:w="1094"/>
        <w:gridCol w:w="1667"/>
        <w:gridCol w:w="1667"/>
        <w:gridCol w:w="1667"/>
        <w:gridCol w:w="1667"/>
        <w:gridCol w:w="1667"/>
        <w:gridCol w:w="1667"/>
        <w:gridCol w:w="1667"/>
      </w:tblGrid>
      <w:tr w:rsidR="00035F51" w:rsidRPr="000A2B55" w14:paraId="762ED52C" w14:textId="77777777" w:rsidTr="003231D2">
        <w:trPr>
          <w:trHeight w:val="398"/>
          <w:tblHeader/>
        </w:trPr>
        <w:sdt>
          <w:sdtPr>
            <w:alias w:val="Period:"/>
            <w:tag w:val="Period:"/>
            <w:id w:val="2004704890"/>
            <w:placeholder>
              <w:docPart w:val="B29BFCD0FFE74FF598DB5449BBB88F7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FF6600"/>
                <w:vAlign w:val="center"/>
              </w:tcPr>
              <w:p w14:paraId="208D711B" w14:textId="77777777" w:rsidR="00BC6536" w:rsidRPr="000A2B55" w:rsidRDefault="005721AC" w:rsidP="003231D2">
                <w:pPr>
                  <w:pStyle w:val="Heading3"/>
                </w:pPr>
                <w:r w:rsidRPr="000A2B55">
                  <w:t>Period</w:t>
                </w:r>
              </w:p>
            </w:tc>
          </w:sdtContent>
        </w:sdt>
        <w:sdt>
          <w:sdtPr>
            <w:alias w:val="Monday:"/>
            <w:tag w:val="Monday:"/>
            <w:id w:val="-1079909890"/>
            <w:placeholder>
              <w:docPart w:val="5A9AE79E00094142B83D84025C7461C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6D38EE99" w14:textId="77777777" w:rsidR="00BC6536" w:rsidRPr="000A2B55" w:rsidRDefault="005721AC" w:rsidP="003231D2">
                <w:pPr>
                  <w:pStyle w:val="Heading3"/>
                </w:pPr>
                <w:r w:rsidRPr="000A2B55">
                  <w:t>Monday</w:t>
                </w:r>
              </w:p>
            </w:tc>
          </w:sdtContent>
        </w:sdt>
        <w:sdt>
          <w:sdtPr>
            <w:alias w:val="Tuesday:"/>
            <w:tag w:val="Tuesday:"/>
            <w:id w:val="1970091155"/>
            <w:placeholder>
              <w:docPart w:val="FBCB3FEF31BD44719B89E1EEAFD4A00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3C2662F6" w14:textId="77777777" w:rsidR="00BC6536" w:rsidRPr="000A2B55" w:rsidRDefault="005721AC" w:rsidP="003231D2">
                <w:pPr>
                  <w:pStyle w:val="Heading3"/>
                </w:pPr>
                <w:r w:rsidRPr="000A2B55">
                  <w:t>Tuesday</w:t>
                </w:r>
              </w:p>
            </w:tc>
          </w:sdtContent>
        </w:sdt>
        <w:sdt>
          <w:sdtPr>
            <w:alias w:val="Wednesday:"/>
            <w:tag w:val="Wednesday:"/>
            <w:id w:val="846439670"/>
            <w:placeholder>
              <w:docPart w:val="01F8DC6FDE524D74A581ADC0C8E6DAB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27AF491E" w14:textId="77777777" w:rsidR="00BC6536" w:rsidRPr="000A2B55" w:rsidRDefault="005721AC" w:rsidP="003231D2">
                <w:pPr>
                  <w:pStyle w:val="Heading3"/>
                </w:pPr>
                <w:r w:rsidRPr="000A2B55">
                  <w:t>Wednesday</w:t>
                </w:r>
              </w:p>
            </w:tc>
          </w:sdtContent>
        </w:sdt>
        <w:sdt>
          <w:sdtPr>
            <w:alias w:val="Thursday:"/>
            <w:tag w:val="Thursday:"/>
            <w:id w:val="2068147571"/>
            <w:placeholder>
              <w:docPart w:val="B32937BF4EAC4AF6804CF29A19F7E2A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0A94BDE6" w14:textId="77777777" w:rsidR="00BC6536" w:rsidRPr="000A2B55" w:rsidRDefault="005721AC" w:rsidP="003231D2">
                <w:pPr>
                  <w:pStyle w:val="Heading3"/>
                </w:pPr>
                <w:r w:rsidRPr="000A2B55">
                  <w:t>Thursday</w:t>
                </w:r>
              </w:p>
            </w:tc>
          </w:sdtContent>
        </w:sdt>
        <w:sdt>
          <w:sdtPr>
            <w:alias w:val="Friday:"/>
            <w:tag w:val="Friday:"/>
            <w:id w:val="1182242920"/>
            <w:placeholder>
              <w:docPart w:val="FC460CAD735442368F3E55A9321E763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0745C44D" w14:textId="77777777" w:rsidR="00BC6536" w:rsidRPr="000A2B55" w:rsidRDefault="005721AC" w:rsidP="003231D2">
                <w:pPr>
                  <w:pStyle w:val="Heading3"/>
                </w:pPr>
                <w:r w:rsidRPr="000A2B55">
                  <w:t>Friday</w:t>
                </w:r>
              </w:p>
            </w:tc>
          </w:sdtContent>
        </w:sdt>
        <w:sdt>
          <w:sdtPr>
            <w:alias w:val="Saturday:"/>
            <w:tag w:val="Saturday:"/>
            <w:id w:val="-693304328"/>
            <w:placeholder>
              <w:docPart w:val="6AA66E9088734D96B380F3A895F0B7C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1A8863BD" w14:textId="77777777" w:rsidR="00BC6536" w:rsidRPr="000A2B55" w:rsidRDefault="005721AC" w:rsidP="003231D2">
                <w:pPr>
                  <w:pStyle w:val="Heading3"/>
                </w:pPr>
                <w:r w:rsidRPr="000A2B55">
                  <w:t>Saturday</w:t>
                </w:r>
              </w:p>
            </w:tc>
          </w:sdtContent>
        </w:sdt>
        <w:sdt>
          <w:sdtPr>
            <w:alias w:val="Sunday:"/>
            <w:tag w:val="Sunday:"/>
            <w:id w:val="-1864350565"/>
            <w:placeholder>
              <w:docPart w:val="FF67E64791C342179E11B8FD396F90D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FF6600"/>
                <w:vAlign w:val="center"/>
              </w:tcPr>
              <w:p w14:paraId="7D67121D" w14:textId="77777777" w:rsidR="00BC6536" w:rsidRPr="000A2B55" w:rsidRDefault="005721AC" w:rsidP="003231D2">
                <w:pPr>
                  <w:pStyle w:val="Heading3"/>
                </w:pPr>
                <w:r w:rsidRPr="000A2B55">
                  <w:t>Sunday</w:t>
                </w:r>
              </w:p>
            </w:tc>
          </w:sdtContent>
        </w:sdt>
      </w:tr>
      <w:tr w:rsidR="00035F51" w:rsidRPr="000A2B55" w14:paraId="36F8E996" w14:textId="77777777" w:rsidTr="003231D2">
        <w:trPr>
          <w:trHeight w:val="750"/>
        </w:trPr>
        <w:sdt>
          <w:sdtPr>
            <w:rPr>
              <w:color w:val="FF6600"/>
            </w:rPr>
            <w:alias w:val="1st:"/>
            <w:tag w:val="1st:"/>
            <w:id w:val="1502388654"/>
            <w:placeholder>
              <w:docPart w:val="CAD4035FBCA24D54B9982D82D310EEE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7DB4F5E3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1st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2249FDE0" w14:textId="4EE5A061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0B9D5052" w14:textId="254C84E5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2D1F1A61" w14:textId="796FBE53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1D43C4BF" w14:textId="5661EC2B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4BDF8E21" w14:textId="51254253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5A5C7169" w14:textId="1741615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2777B8CA" w14:textId="6021EF19" w:rsidR="00BC6536" w:rsidRPr="000A2B55" w:rsidRDefault="00BC6536" w:rsidP="003231D2"/>
        </w:tc>
      </w:tr>
      <w:tr w:rsidR="000A2B55" w:rsidRPr="000A2B55" w14:paraId="1AB9390C" w14:textId="77777777" w:rsidTr="003231D2">
        <w:trPr>
          <w:trHeight w:val="750"/>
        </w:trPr>
        <w:sdt>
          <w:sdtPr>
            <w:rPr>
              <w:color w:val="FF6600"/>
            </w:rPr>
            <w:alias w:val="2nd:"/>
            <w:tag w:val="2nd:"/>
            <w:id w:val="-1124927479"/>
            <w:placeholder>
              <w:docPart w:val="EB98F17DBF554A86A780EB95CBFD88B8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0625EEEC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2nd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784B7586" w14:textId="46D0051B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01E892D0" w14:textId="739C1B4B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5254F63A" w14:textId="663E003D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2076DF8C" w14:textId="63C0605F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0B6ACB7D" w14:textId="7EF6F921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1B0D34C8" w14:textId="06F1A296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4AEA33D" w14:textId="6F7F6FD1" w:rsidR="00BC6536" w:rsidRPr="000A2B55" w:rsidRDefault="00BC6536" w:rsidP="003231D2"/>
        </w:tc>
      </w:tr>
      <w:tr w:rsidR="00035F51" w:rsidRPr="000A2B55" w14:paraId="534F7EFE" w14:textId="77777777" w:rsidTr="003231D2">
        <w:trPr>
          <w:trHeight w:val="750"/>
        </w:trPr>
        <w:sdt>
          <w:sdtPr>
            <w:rPr>
              <w:color w:val="FF6600"/>
            </w:rPr>
            <w:alias w:val="3rd:"/>
            <w:tag w:val="3rd:"/>
            <w:id w:val="-576597869"/>
            <w:placeholder>
              <w:docPart w:val="30776B3DBE9D4974B03BD45B319A2FE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4ECE4BB0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3rd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5B3A7FF8" w14:textId="1F4548E1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6E4C2F8C" w14:textId="2182500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BC9019F" w14:textId="39DE557C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69502306" w14:textId="406D3D88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425C9D88" w14:textId="6675633E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76144A03" w14:textId="2DC12A02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03684C9B" w14:textId="2ECA9BA1" w:rsidR="00BC6536" w:rsidRPr="000A2B55" w:rsidRDefault="00BC6536" w:rsidP="003231D2"/>
        </w:tc>
      </w:tr>
      <w:tr w:rsidR="00035F51" w:rsidRPr="000A2B55" w14:paraId="6D83EF5C" w14:textId="77777777" w:rsidTr="003231D2">
        <w:trPr>
          <w:trHeight w:val="750"/>
        </w:trPr>
        <w:sdt>
          <w:sdtPr>
            <w:rPr>
              <w:color w:val="FF6600"/>
            </w:rPr>
            <w:alias w:val="4th:"/>
            <w:tag w:val="4th:"/>
            <w:id w:val="-1774384894"/>
            <w:placeholder>
              <w:docPart w:val="83101902DCE2417F84471A88D5F8B09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2BC7C851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4th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2A5C9070" w14:textId="15D12ACC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3C1DD754" w14:textId="4F1939F4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5FDA85A9" w14:textId="15E6B778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5D467D8F" w14:textId="680B55C8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44BB6A1" w14:textId="32E721E0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17AA3CF8" w14:textId="2D8DC5B9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8F1C0F2" w14:textId="15C123F9" w:rsidR="00BC6536" w:rsidRPr="000A2B55" w:rsidRDefault="00BC6536" w:rsidP="003231D2"/>
        </w:tc>
      </w:tr>
      <w:tr w:rsidR="00035F51" w:rsidRPr="000A2B55" w14:paraId="25DA2076" w14:textId="77777777" w:rsidTr="003231D2">
        <w:trPr>
          <w:trHeight w:val="750"/>
        </w:trPr>
        <w:sdt>
          <w:sdtPr>
            <w:rPr>
              <w:color w:val="FF6600"/>
            </w:rPr>
            <w:alias w:val="5th:"/>
            <w:tag w:val="5th:"/>
            <w:id w:val="-869146999"/>
            <w:placeholder>
              <w:docPart w:val="543D4E43FF4047DC8A72353F4645E575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7982888A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5th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FBD1A89" w14:textId="0D9C7537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34AFABBF" w14:textId="001A5787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525C9E25" w14:textId="4EADE440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462BD086" w14:textId="638DB6E2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9EB91C7" w14:textId="2EF76295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7D4444C0" w14:textId="77FFE4BF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3F0E6233" w14:textId="317887D6" w:rsidR="00BC6536" w:rsidRPr="000A2B55" w:rsidRDefault="00BC6536" w:rsidP="003231D2"/>
        </w:tc>
      </w:tr>
      <w:tr w:rsidR="00035F51" w:rsidRPr="000A2B55" w14:paraId="09584DEC" w14:textId="77777777" w:rsidTr="003231D2">
        <w:trPr>
          <w:trHeight w:val="750"/>
        </w:trPr>
        <w:sdt>
          <w:sdtPr>
            <w:rPr>
              <w:color w:val="FF6600"/>
            </w:rPr>
            <w:alias w:val="6th:"/>
            <w:tag w:val="6th:"/>
            <w:id w:val="921215374"/>
            <w:placeholder>
              <w:docPart w:val="86099832DC61434ABCF36C42216B2A3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3C1C11DB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6th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BE5C0DF" w14:textId="7DBD0697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5824FB55" w14:textId="7761CB31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DCAE14B" w14:textId="379C0468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0B31C5ED" w14:textId="0AA6AF34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0F82DA1C" w14:textId="2AC9614E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29F622D0" w14:textId="7964CAE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2A259B5" w14:textId="388FA2C9" w:rsidR="00BC6536" w:rsidRPr="000A2B55" w:rsidRDefault="00BC6536" w:rsidP="003231D2"/>
        </w:tc>
      </w:tr>
      <w:tr w:rsidR="00035F51" w:rsidRPr="000A2B55" w14:paraId="180114D2" w14:textId="77777777" w:rsidTr="003231D2">
        <w:trPr>
          <w:trHeight w:val="750"/>
        </w:trPr>
        <w:sdt>
          <w:sdtPr>
            <w:rPr>
              <w:color w:val="FF6600"/>
            </w:rPr>
            <w:alias w:val="7th:"/>
            <w:tag w:val="7th:"/>
            <w:id w:val="937262228"/>
            <w:placeholder>
              <w:docPart w:val="7EE0926A45A24694994D4580FA31996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1BB2100F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7th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91EC134" w14:textId="2DB1AAFA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4BE6B2BE" w14:textId="60D02F41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C640E78" w14:textId="43D86CBC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558BFD90" w14:textId="7E7AB0A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68B73C5" w14:textId="14D30530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5EE55370" w14:textId="19CE27A1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EBEC7BB" w14:textId="1743A99A" w:rsidR="00BC6536" w:rsidRPr="000A2B55" w:rsidRDefault="00BC6536" w:rsidP="003231D2"/>
        </w:tc>
      </w:tr>
      <w:tr w:rsidR="00035F51" w:rsidRPr="000A2B55" w14:paraId="78554294" w14:textId="77777777" w:rsidTr="003231D2">
        <w:trPr>
          <w:trHeight w:val="750"/>
        </w:trPr>
        <w:sdt>
          <w:sdtPr>
            <w:rPr>
              <w:color w:val="FF6600"/>
            </w:rPr>
            <w:alias w:val="8th:"/>
            <w:tag w:val="8th:"/>
            <w:id w:val="-1994017889"/>
            <w:placeholder>
              <w:docPart w:val="3AA7C99913B440B9B325D2F08CFC88C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7C88857E" w14:textId="77777777" w:rsidR="00BC6536" w:rsidRPr="003231D2" w:rsidRDefault="005721AC" w:rsidP="003231D2">
                <w:pPr>
                  <w:pStyle w:val="Heading3"/>
                  <w:rPr>
                    <w:color w:val="FF6600"/>
                  </w:rPr>
                </w:pPr>
                <w:r w:rsidRPr="003231D2">
                  <w:rPr>
                    <w:color w:val="FF6600"/>
                  </w:rPr>
                  <w:t>8th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C761E5F" w14:textId="6E7DFEAE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7A77F60E" w14:textId="4A6DB9CE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727653A" w14:textId="0D31CC0D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6D6362DF" w14:textId="488ABAEC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8D4E812" w14:textId="58802EA8" w:rsidR="00BC6536" w:rsidRPr="000A2B55" w:rsidRDefault="00BC6536" w:rsidP="003231D2"/>
        </w:tc>
        <w:tc>
          <w:tcPr>
            <w:tcW w:w="1667" w:type="dxa"/>
            <w:shd w:val="clear" w:color="auto" w:fill="auto"/>
          </w:tcPr>
          <w:p w14:paraId="3AD7B31C" w14:textId="6DA7C6BD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FFF1854" w14:textId="00DB06FD" w:rsidR="007745C4" w:rsidRPr="000A2B55" w:rsidRDefault="007745C4" w:rsidP="003231D2"/>
        </w:tc>
      </w:tr>
    </w:tbl>
    <w:p w14:paraId="79E80F8A" w14:textId="64ADE189" w:rsidR="00441DD7" w:rsidRDefault="003231D2" w:rsidP="00B203D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DB22772" wp14:editId="6EB15B2B">
                <wp:simplePos x="0" y="0"/>
                <wp:positionH relativeFrom="column">
                  <wp:posOffset>-2296614</wp:posOffset>
                </wp:positionH>
                <wp:positionV relativeFrom="paragraph">
                  <wp:posOffset>-1951990</wp:posOffset>
                </wp:positionV>
                <wp:extent cx="12808403" cy="9887956"/>
                <wp:effectExtent l="0" t="0" r="127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8403" cy="9887956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03D8B" id="Rectangle 1" o:spid="_x0000_s1026" style="position:absolute;margin-left:-180.85pt;margin-top:-153.7pt;width:1008.55pt;height:778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" strokecolor="#243f60 [1604]" strokeweight="2pt">
                <v:fill r:id="rId8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BB35C4" wp14:editId="49F99D86">
                <wp:simplePos x="0" y="0"/>
                <wp:positionH relativeFrom="column">
                  <wp:posOffset>1469027</wp:posOffset>
                </wp:positionH>
                <wp:positionV relativeFrom="paragraph">
                  <wp:posOffset>544</wp:posOffset>
                </wp:positionV>
                <wp:extent cx="62484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CA82E" w14:textId="5B646E92" w:rsidR="003231D2" w:rsidRPr="003231D2" w:rsidRDefault="003231D2" w:rsidP="003231D2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6600"/>
                                <w:sz w:val="56"/>
                                <w:szCs w:val="56"/>
                              </w:rPr>
                            </w:pPr>
                            <w:r w:rsidRPr="003231D2">
                              <w:rPr>
                                <w:rFonts w:ascii="Montserrat" w:hAnsi="Montserrat"/>
                                <w:b/>
                                <w:bCs/>
                                <w:color w:val="FF6600"/>
                                <w:sz w:val="56"/>
                                <w:szCs w:val="56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9BB35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5.65pt;margin-top:.05pt;width:49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" filled="f" stroked="f">
                <v:textbox style="mso-fit-shape-to-text:t">
                  <w:txbxContent>
                    <w:p w14:paraId="066CA82E" w14:textId="5B646E92" w:rsidR="003231D2" w:rsidRPr="003231D2" w:rsidRDefault="003231D2" w:rsidP="003231D2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FF6600"/>
                          <w:sz w:val="56"/>
                          <w:szCs w:val="56"/>
                        </w:rPr>
                      </w:pPr>
                      <w:r w:rsidRPr="003231D2">
                        <w:rPr>
                          <w:rFonts w:ascii="Montserrat" w:hAnsi="Montserrat"/>
                          <w:b/>
                          <w:bCs/>
                          <w:color w:val="FF6600"/>
                          <w:sz w:val="56"/>
                          <w:szCs w:val="56"/>
                        </w:rPr>
                        <w:t>Shift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41DD7" w:rsidSect="000A2B5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73586" w14:textId="77777777" w:rsidR="00DC40E5" w:rsidRDefault="00DC40E5" w:rsidP="00B9109F">
      <w:r>
        <w:separator/>
      </w:r>
    </w:p>
  </w:endnote>
  <w:endnote w:type="continuationSeparator" w:id="0">
    <w:p w14:paraId="41D74536" w14:textId="77777777" w:rsidR="00DC40E5" w:rsidRDefault="00DC40E5" w:rsidP="00B9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E8AAF" w14:textId="77777777" w:rsidR="00DC40E5" w:rsidRDefault="00DC40E5" w:rsidP="00B9109F">
      <w:r>
        <w:separator/>
      </w:r>
    </w:p>
  </w:footnote>
  <w:footnote w:type="continuationSeparator" w:id="0">
    <w:p w14:paraId="17880D17" w14:textId="77777777" w:rsidR="00DC40E5" w:rsidRDefault="00DC40E5" w:rsidP="00B91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564FC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2282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AA1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B8D2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B819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5E9B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69F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A244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F83D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A26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1D2"/>
    <w:rsid w:val="00035F51"/>
    <w:rsid w:val="000A2B55"/>
    <w:rsid w:val="000F580C"/>
    <w:rsid w:val="00112018"/>
    <w:rsid w:val="001C0E32"/>
    <w:rsid w:val="001C70A2"/>
    <w:rsid w:val="001E0505"/>
    <w:rsid w:val="002A578C"/>
    <w:rsid w:val="002F1CE7"/>
    <w:rsid w:val="003231D2"/>
    <w:rsid w:val="00350D85"/>
    <w:rsid w:val="00363071"/>
    <w:rsid w:val="003A7DAF"/>
    <w:rsid w:val="003D4411"/>
    <w:rsid w:val="00441DD7"/>
    <w:rsid w:val="004E0B73"/>
    <w:rsid w:val="00544B7B"/>
    <w:rsid w:val="00555C19"/>
    <w:rsid w:val="005721AC"/>
    <w:rsid w:val="005E48EC"/>
    <w:rsid w:val="00632D2F"/>
    <w:rsid w:val="00745595"/>
    <w:rsid w:val="007745C4"/>
    <w:rsid w:val="008156AD"/>
    <w:rsid w:val="008B19BB"/>
    <w:rsid w:val="00964F89"/>
    <w:rsid w:val="009E59D1"/>
    <w:rsid w:val="00A1052D"/>
    <w:rsid w:val="00AC51C3"/>
    <w:rsid w:val="00B203D0"/>
    <w:rsid w:val="00B9109F"/>
    <w:rsid w:val="00BC6536"/>
    <w:rsid w:val="00C21DF9"/>
    <w:rsid w:val="00C22695"/>
    <w:rsid w:val="00CE1A30"/>
    <w:rsid w:val="00D324AF"/>
    <w:rsid w:val="00D826C2"/>
    <w:rsid w:val="00DA4D61"/>
    <w:rsid w:val="00DC40E5"/>
    <w:rsid w:val="00DE1795"/>
    <w:rsid w:val="00EC256D"/>
    <w:rsid w:val="00F158A4"/>
    <w:rsid w:val="00F27739"/>
    <w:rsid w:val="00F34D8F"/>
    <w:rsid w:val="00F86D2B"/>
    <w:rsid w:val="00FC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89A3E"/>
  <w15:docId w15:val="{04D663EA-BCC8-4F06-9E2B-568B797A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505"/>
  </w:style>
  <w:style w:type="paragraph" w:styleId="Heading1">
    <w:name w:val="heading 1"/>
    <w:basedOn w:val="Normal"/>
    <w:next w:val="Normal"/>
    <w:link w:val="Heading1Char"/>
    <w:qFormat/>
    <w:rsid w:val="00EC256D"/>
    <w:pPr>
      <w:outlineLvl w:val="0"/>
    </w:pPr>
    <w:rPr>
      <w:rFonts w:asciiTheme="majorHAnsi" w:hAnsiTheme="majorHAnsi"/>
      <w:b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C11E7"/>
    <w:pPr>
      <w:jc w:val="right"/>
      <w:outlineLvl w:val="1"/>
    </w:pPr>
    <w:rPr>
      <w:color w:val="595959" w:themeColor="text1" w:themeTint="A6"/>
    </w:rPr>
  </w:style>
  <w:style w:type="paragraph" w:styleId="Heading3">
    <w:name w:val="heading 3"/>
    <w:basedOn w:val="Normal"/>
    <w:next w:val="Normal"/>
    <w:link w:val="Heading3Char"/>
    <w:qFormat/>
    <w:rsid w:val="00D826C2"/>
    <w:pPr>
      <w:jc w:val="center"/>
      <w:outlineLvl w:val="2"/>
    </w:pPr>
    <w:rPr>
      <w:rFonts w:asciiTheme="majorHAnsi" w:hAnsiTheme="majorHAnsi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203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03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203D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203D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203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203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Heading1Char"/>
    <w:link w:val="Heading3"/>
    <w:rsid w:val="00D826C2"/>
    <w:rPr>
      <w:rFonts w:asciiTheme="majorHAnsi" w:hAnsiTheme="majorHAnsi"/>
      <w:b w:val="0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EC256D"/>
    <w:rPr>
      <w:rFonts w:asciiTheme="majorHAnsi" w:hAnsiTheme="majorHAns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11E7"/>
    <w:rPr>
      <w:rFonts w:asciiTheme="majorHAnsi" w:hAnsiTheme="majorHAnsi"/>
      <w:b/>
      <w:color w:val="595959" w:themeColor="text1" w:themeTint="A6"/>
      <w:sz w:val="32"/>
      <w:szCs w:val="32"/>
    </w:rPr>
  </w:style>
  <w:style w:type="paragraph" w:styleId="BalloonText">
    <w:name w:val="Balloon Text"/>
    <w:basedOn w:val="Normal"/>
    <w:semiHidden/>
    <w:unhideWhenUsed/>
    <w:rsid w:val="00745595"/>
    <w:rPr>
      <w:rFonts w:ascii="Tahoma" w:hAnsi="Tahoma" w:cs="Tahoma"/>
      <w:szCs w:val="16"/>
    </w:rPr>
  </w:style>
  <w:style w:type="character" w:styleId="PlaceholderText">
    <w:name w:val="Placeholder Text"/>
    <w:basedOn w:val="DefaultParagraphFont"/>
    <w:uiPriority w:val="99"/>
    <w:semiHidden/>
    <w:rsid w:val="001E0505"/>
    <w:rPr>
      <w:color w:val="595959" w:themeColor="text1" w:themeTint="A6"/>
    </w:rPr>
  </w:style>
  <w:style w:type="table" w:styleId="TableGrid">
    <w:name w:val="Table Grid"/>
    <w:basedOn w:val="TableNormal"/>
    <w:rsid w:val="00EC2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910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9109F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nhideWhenUsed/>
    <w:rsid w:val="00B910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9109F"/>
    <w:rPr>
      <w:rFonts w:asciiTheme="minorHAnsi" w:hAnsiTheme="minorHAnsi"/>
      <w:sz w:val="18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03D0"/>
  </w:style>
  <w:style w:type="paragraph" w:styleId="BlockText">
    <w:name w:val="Block Text"/>
    <w:basedOn w:val="Normal"/>
    <w:semiHidden/>
    <w:unhideWhenUsed/>
    <w:rsid w:val="00FC11E7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semiHidden/>
    <w:unhideWhenUsed/>
    <w:rsid w:val="00B203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03D0"/>
  </w:style>
  <w:style w:type="paragraph" w:styleId="BodyText2">
    <w:name w:val="Body Text 2"/>
    <w:basedOn w:val="Normal"/>
    <w:link w:val="BodyText2Char"/>
    <w:semiHidden/>
    <w:unhideWhenUsed/>
    <w:rsid w:val="00B203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203D0"/>
  </w:style>
  <w:style w:type="paragraph" w:styleId="BodyText3">
    <w:name w:val="Body Text 3"/>
    <w:basedOn w:val="Normal"/>
    <w:link w:val="BodyText3Char"/>
    <w:semiHidden/>
    <w:unhideWhenUsed/>
    <w:rsid w:val="00B203D0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203D0"/>
    <w:rPr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203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B203D0"/>
  </w:style>
  <w:style w:type="paragraph" w:styleId="BodyTextIndent">
    <w:name w:val="Body Text Indent"/>
    <w:basedOn w:val="Normal"/>
    <w:link w:val="BodyTextIndentChar"/>
    <w:semiHidden/>
    <w:unhideWhenUsed/>
    <w:rsid w:val="00B203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203D0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B203D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203D0"/>
  </w:style>
  <w:style w:type="paragraph" w:styleId="BodyTextIndent2">
    <w:name w:val="Body Text Indent 2"/>
    <w:basedOn w:val="Normal"/>
    <w:link w:val="BodyTextIndent2Char"/>
    <w:semiHidden/>
    <w:unhideWhenUsed/>
    <w:rsid w:val="00B203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203D0"/>
  </w:style>
  <w:style w:type="paragraph" w:styleId="BodyTextIndent3">
    <w:name w:val="Body Text Indent 3"/>
    <w:basedOn w:val="Normal"/>
    <w:link w:val="BodyTextIndent3Char"/>
    <w:semiHidden/>
    <w:unhideWhenUsed/>
    <w:rsid w:val="00B203D0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203D0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B203D0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B203D0"/>
    <w:pPr>
      <w:spacing w:after="200"/>
    </w:pPr>
    <w:rPr>
      <w:i/>
      <w:iCs/>
      <w:color w:val="1F497D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B203D0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203D0"/>
  </w:style>
  <w:style w:type="table" w:styleId="ColorfulGrid">
    <w:name w:val="Colorful Grid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B203D0"/>
    <w:rPr>
      <w:sz w:val="22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03D0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03D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0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03D0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B203D0"/>
  </w:style>
  <w:style w:type="character" w:customStyle="1" w:styleId="DateChar">
    <w:name w:val="Date Char"/>
    <w:basedOn w:val="DefaultParagraphFont"/>
    <w:link w:val="Date"/>
    <w:semiHidden/>
    <w:rsid w:val="00B203D0"/>
  </w:style>
  <w:style w:type="paragraph" w:styleId="DocumentMap">
    <w:name w:val="Document Map"/>
    <w:basedOn w:val="Normal"/>
    <w:link w:val="DocumentMapChar"/>
    <w:semiHidden/>
    <w:unhideWhenUsed/>
    <w:rsid w:val="00B203D0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203D0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B203D0"/>
  </w:style>
  <w:style w:type="character" w:customStyle="1" w:styleId="E-mailSignatureChar">
    <w:name w:val="E-mail Signature Char"/>
    <w:basedOn w:val="DefaultParagraphFont"/>
    <w:link w:val="E-mailSignature"/>
    <w:semiHidden/>
    <w:rsid w:val="00B203D0"/>
  </w:style>
  <w:style w:type="character" w:styleId="Emphasis">
    <w:name w:val="Emphasis"/>
    <w:basedOn w:val="DefaultParagraphFont"/>
    <w:semiHidden/>
    <w:unhideWhenUsed/>
    <w:qFormat/>
    <w:rsid w:val="00B203D0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B203D0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B203D0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B203D0"/>
    <w:rPr>
      <w:szCs w:val="20"/>
    </w:rPr>
  </w:style>
  <w:style w:type="paragraph" w:styleId="EnvelopeAddress">
    <w:name w:val="envelope address"/>
    <w:basedOn w:val="Normal"/>
    <w:semiHidden/>
    <w:unhideWhenUsed/>
    <w:rsid w:val="00B203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203D0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semiHidden/>
    <w:unhideWhenUsed/>
    <w:rsid w:val="00B203D0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unhideWhenUsed/>
    <w:rsid w:val="00B203D0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B203D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203D0"/>
    <w:rPr>
      <w:szCs w:val="20"/>
    </w:rPr>
  </w:style>
  <w:style w:type="table" w:styleId="GridTable1Light">
    <w:name w:val="Grid Table 1 Light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203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203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B203D0"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semiHidden/>
    <w:rsid w:val="00B203D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B203D0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B203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B203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B203D0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B203D0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semiHidden/>
    <w:unhideWhenUsed/>
    <w:rsid w:val="00B203D0"/>
  </w:style>
  <w:style w:type="paragraph" w:styleId="HTMLAddress">
    <w:name w:val="HTML Address"/>
    <w:basedOn w:val="Normal"/>
    <w:link w:val="HTMLAddressChar"/>
    <w:semiHidden/>
    <w:unhideWhenUsed/>
    <w:rsid w:val="00B203D0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203D0"/>
    <w:rPr>
      <w:i/>
      <w:iCs/>
    </w:rPr>
  </w:style>
  <w:style w:type="character" w:styleId="HTMLCite">
    <w:name w:val="HTML Cite"/>
    <w:basedOn w:val="DefaultParagraphFont"/>
    <w:semiHidden/>
    <w:unhideWhenUsed/>
    <w:rsid w:val="00B203D0"/>
    <w:rPr>
      <w:i/>
      <w:iCs/>
    </w:rPr>
  </w:style>
  <w:style w:type="character" w:styleId="HTMLCode">
    <w:name w:val="HTML Code"/>
    <w:basedOn w:val="DefaultParagraphFont"/>
    <w:semiHidden/>
    <w:unhideWhenUsed/>
    <w:rsid w:val="00B203D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semiHidden/>
    <w:unhideWhenUsed/>
    <w:rsid w:val="00B203D0"/>
    <w:rPr>
      <w:i/>
      <w:iCs/>
    </w:rPr>
  </w:style>
  <w:style w:type="character" w:styleId="HTMLKeyboard">
    <w:name w:val="HTML Keyboard"/>
    <w:basedOn w:val="DefaultParagraphFont"/>
    <w:semiHidden/>
    <w:unhideWhenUsed/>
    <w:rsid w:val="00B203D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B203D0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203D0"/>
    <w:rPr>
      <w:rFonts w:ascii="Consolas" w:hAnsi="Consolas"/>
      <w:szCs w:val="20"/>
    </w:rPr>
  </w:style>
  <w:style w:type="character" w:styleId="HTMLSample">
    <w:name w:val="HTML Sample"/>
    <w:basedOn w:val="DefaultParagraphFont"/>
    <w:semiHidden/>
    <w:unhideWhenUsed/>
    <w:rsid w:val="00B203D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B203D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semiHidden/>
    <w:unhideWhenUsed/>
    <w:rsid w:val="00B203D0"/>
    <w:rPr>
      <w:i/>
      <w:iCs/>
    </w:rPr>
  </w:style>
  <w:style w:type="character" w:styleId="Hyperlink">
    <w:name w:val="Hyperlink"/>
    <w:basedOn w:val="DefaultParagraphFont"/>
    <w:semiHidden/>
    <w:unhideWhenUsed/>
    <w:rsid w:val="00B203D0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semiHidden/>
    <w:unhideWhenUsed/>
    <w:rsid w:val="00B203D0"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B203D0"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B203D0"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B203D0"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B203D0"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B203D0"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B203D0"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B203D0"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B203D0"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B203D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C11E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E05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E050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E0505"/>
    <w:rPr>
      <w:b/>
      <w:bCs/>
      <w:caps w:val="0"/>
      <w:smallCaps/>
      <w:color w:val="365F91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B203D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B203D0"/>
  </w:style>
  <w:style w:type="paragraph" w:styleId="List">
    <w:name w:val="List"/>
    <w:basedOn w:val="Normal"/>
    <w:semiHidden/>
    <w:unhideWhenUsed/>
    <w:rsid w:val="00B203D0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B203D0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B203D0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B203D0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B203D0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B203D0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B203D0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B203D0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B203D0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B203D0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B203D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203D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203D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203D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203D0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B203D0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B203D0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B203D0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B203D0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B203D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B203D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203D0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203D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203D0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203D0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203D0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203D0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203D0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203D0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unhideWhenUsed/>
    <w:rsid w:val="00B203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B203D0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B203D0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semiHidden/>
    <w:unhideWhenUsed/>
    <w:rsid w:val="00B203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203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B203D0"/>
  </w:style>
  <w:style w:type="paragraph" w:styleId="NormalWeb">
    <w:name w:val="Normal (Web)"/>
    <w:basedOn w:val="Normal"/>
    <w:semiHidden/>
    <w:unhideWhenUsed/>
    <w:rsid w:val="00B203D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B203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203D0"/>
  </w:style>
  <w:style w:type="character" w:customStyle="1" w:styleId="NoteHeadingChar">
    <w:name w:val="Note Heading Char"/>
    <w:basedOn w:val="DefaultParagraphFont"/>
    <w:link w:val="NoteHeading"/>
    <w:semiHidden/>
    <w:rsid w:val="00B203D0"/>
  </w:style>
  <w:style w:type="character" w:styleId="PageNumber">
    <w:name w:val="page number"/>
    <w:basedOn w:val="DefaultParagraphFont"/>
    <w:semiHidden/>
    <w:unhideWhenUsed/>
    <w:rsid w:val="00B203D0"/>
  </w:style>
  <w:style w:type="table" w:styleId="PlainTable1">
    <w:name w:val="Plain Table 1"/>
    <w:basedOn w:val="TableNormal"/>
    <w:uiPriority w:val="41"/>
    <w:rsid w:val="00B203D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B203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203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203D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203D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unhideWhenUsed/>
    <w:rsid w:val="00B203D0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203D0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B203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B203D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B203D0"/>
  </w:style>
  <w:style w:type="character" w:customStyle="1" w:styleId="SalutationChar">
    <w:name w:val="Salutation Char"/>
    <w:basedOn w:val="DefaultParagraphFont"/>
    <w:link w:val="Salutation"/>
    <w:semiHidden/>
    <w:rsid w:val="00B203D0"/>
  </w:style>
  <w:style w:type="paragraph" w:styleId="Signature">
    <w:name w:val="Signature"/>
    <w:basedOn w:val="Normal"/>
    <w:link w:val="SignatureChar"/>
    <w:semiHidden/>
    <w:unhideWhenUsed/>
    <w:rsid w:val="00B203D0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203D0"/>
  </w:style>
  <w:style w:type="character" w:styleId="SmartHyperlink">
    <w:name w:val="Smart Hyperlink"/>
    <w:basedOn w:val="DefaultParagraphFont"/>
    <w:uiPriority w:val="99"/>
    <w:semiHidden/>
    <w:unhideWhenUsed/>
    <w:rsid w:val="00B203D0"/>
    <w:rPr>
      <w:u w:val="dotted"/>
    </w:rPr>
  </w:style>
  <w:style w:type="character" w:styleId="Strong">
    <w:name w:val="Strong"/>
    <w:basedOn w:val="DefaultParagraphFont"/>
    <w:semiHidden/>
    <w:unhideWhenUsed/>
    <w:qFormat/>
    <w:rsid w:val="00B203D0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B203D0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semiHidden/>
    <w:rsid w:val="00B203D0"/>
    <w:rPr>
      <w:rFonts w:eastAsiaTheme="minorEastAsia" w:cstheme="minorBid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B203D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B203D0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B203D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203D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203D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203D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203D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203D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203D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203D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203D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203D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203D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203D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203D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203D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203D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203D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203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203D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203D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203D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203D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203D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203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203D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203D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203D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203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203D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203D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203D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B203D0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B203D0"/>
  </w:style>
  <w:style w:type="table" w:styleId="TableProfessional">
    <w:name w:val="Table Professional"/>
    <w:basedOn w:val="TableNormal"/>
    <w:semiHidden/>
    <w:unhideWhenUsed/>
    <w:rsid w:val="00B203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203D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203D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203D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203D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B20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203D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203D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B203D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semiHidden/>
    <w:unhideWhenUsed/>
    <w:qFormat/>
    <w:rsid w:val="00B203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B20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B203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B203D0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B203D0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B203D0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B203D0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B203D0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B203D0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B203D0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B203D0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B203D0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3D0"/>
    <w:pPr>
      <w:keepNext/>
      <w:keepLines/>
      <w:spacing w:before="240"/>
      <w:outlineLvl w:val="9"/>
    </w:pPr>
    <w:rPr>
      <w:rFonts w:eastAsiaTheme="majorEastAsia" w:cstheme="majorBidi"/>
      <w:b w:val="0"/>
      <w:color w:val="365F91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1E0505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Weekly%20homework%20schedu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29BFCD0FFE74FF598DB5449BBB88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1A95-8E08-4BEA-AF99-A5208BAC7AF4}"/>
      </w:docPartPr>
      <w:docPartBody>
        <w:p w:rsidR="00000000" w:rsidRDefault="009B6B12">
          <w:pPr>
            <w:pStyle w:val="B29BFCD0FFE74FF598DB5449BBB88F70"/>
          </w:pPr>
          <w:r w:rsidRPr="000A2B55">
            <w:t>Period</w:t>
          </w:r>
        </w:p>
      </w:docPartBody>
    </w:docPart>
    <w:docPart>
      <w:docPartPr>
        <w:name w:val="5A9AE79E00094142B83D84025C746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6D343-F78A-485C-A901-3FFE30196425}"/>
      </w:docPartPr>
      <w:docPartBody>
        <w:p w:rsidR="00000000" w:rsidRDefault="009B6B12">
          <w:pPr>
            <w:pStyle w:val="5A9AE79E00094142B83D84025C7461CB"/>
          </w:pPr>
          <w:r w:rsidRPr="000A2B55">
            <w:t>Monday</w:t>
          </w:r>
        </w:p>
      </w:docPartBody>
    </w:docPart>
    <w:docPart>
      <w:docPartPr>
        <w:name w:val="FBCB3FEF31BD44719B89E1EEAFD4A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91BFD-42EE-4CD9-87E9-F2F0D1E4FC1D}"/>
      </w:docPartPr>
      <w:docPartBody>
        <w:p w:rsidR="00000000" w:rsidRDefault="009B6B12">
          <w:pPr>
            <w:pStyle w:val="FBCB3FEF31BD44719B89E1EEAFD4A00F"/>
          </w:pPr>
          <w:r w:rsidRPr="000A2B55">
            <w:t>Tuesday</w:t>
          </w:r>
        </w:p>
      </w:docPartBody>
    </w:docPart>
    <w:docPart>
      <w:docPartPr>
        <w:name w:val="01F8DC6FDE524D74A581ADC0C8E6D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E0F2D-8DF5-4A9C-9495-C70819785AF1}"/>
      </w:docPartPr>
      <w:docPartBody>
        <w:p w:rsidR="00000000" w:rsidRDefault="009B6B12">
          <w:pPr>
            <w:pStyle w:val="01F8DC6FDE524D74A581ADC0C8E6DABB"/>
          </w:pPr>
          <w:r w:rsidRPr="000A2B55">
            <w:t>Wednesday</w:t>
          </w:r>
        </w:p>
      </w:docPartBody>
    </w:docPart>
    <w:docPart>
      <w:docPartPr>
        <w:name w:val="B32937BF4EAC4AF6804CF29A19F7E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664C1-479E-48EC-B266-3A5F29BF0180}"/>
      </w:docPartPr>
      <w:docPartBody>
        <w:p w:rsidR="00000000" w:rsidRDefault="009B6B12">
          <w:pPr>
            <w:pStyle w:val="B32937BF4EAC4AF6804CF29A19F7E2A6"/>
          </w:pPr>
          <w:r w:rsidRPr="000A2B55">
            <w:t>Thursday</w:t>
          </w:r>
        </w:p>
      </w:docPartBody>
    </w:docPart>
    <w:docPart>
      <w:docPartPr>
        <w:name w:val="FC460CAD735442368F3E55A9321E7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A03BC-CA71-4D7B-B87B-5A513429593E}"/>
      </w:docPartPr>
      <w:docPartBody>
        <w:p w:rsidR="00000000" w:rsidRDefault="009B6B12">
          <w:pPr>
            <w:pStyle w:val="FC460CAD735442368F3E55A9321E7633"/>
          </w:pPr>
          <w:r w:rsidRPr="000A2B55">
            <w:t>Friday</w:t>
          </w:r>
        </w:p>
      </w:docPartBody>
    </w:docPart>
    <w:docPart>
      <w:docPartPr>
        <w:name w:val="6AA66E9088734D96B380F3A895F0B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5BF66-08E1-40E8-A504-C1EE9696CAE1}"/>
      </w:docPartPr>
      <w:docPartBody>
        <w:p w:rsidR="00000000" w:rsidRDefault="009B6B12">
          <w:pPr>
            <w:pStyle w:val="6AA66E9088734D96B380F3A895F0B7C3"/>
          </w:pPr>
          <w:r w:rsidRPr="000A2B55">
            <w:t>Saturday</w:t>
          </w:r>
        </w:p>
      </w:docPartBody>
    </w:docPart>
    <w:docPart>
      <w:docPartPr>
        <w:name w:val="FF67E64791C342179E11B8FD396F9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B2113-D59D-4D62-BEF5-340DE3D07D07}"/>
      </w:docPartPr>
      <w:docPartBody>
        <w:p w:rsidR="00000000" w:rsidRDefault="009B6B12">
          <w:pPr>
            <w:pStyle w:val="FF67E64791C342179E11B8FD396F90D7"/>
          </w:pPr>
          <w:r w:rsidRPr="000A2B55">
            <w:t>Sunday</w:t>
          </w:r>
        </w:p>
      </w:docPartBody>
    </w:docPart>
    <w:docPart>
      <w:docPartPr>
        <w:name w:val="CAD4035FBCA24D54B9982D82D310E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21D3C-42E0-4CAD-BED5-9114301802E1}"/>
      </w:docPartPr>
      <w:docPartBody>
        <w:p w:rsidR="00000000" w:rsidRDefault="009B6B12">
          <w:pPr>
            <w:pStyle w:val="CAD4035FBCA24D54B9982D82D310EEEA"/>
          </w:pPr>
          <w:r w:rsidRPr="000A2B55">
            <w:t>1st</w:t>
          </w:r>
        </w:p>
      </w:docPartBody>
    </w:docPart>
    <w:docPart>
      <w:docPartPr>
        <w:name w:val="EB98F17DBF554A86A780EB95CBFD8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C580D-A8CE-4927-8A4A-E5E4C0E3EE82}"/>
      </w:docPartPr>
      <w:docPartBody>
        <w:p w:rsidR="00000000" w:rsidRDefault="009B6B12">
          <w:pPr>
            <w:pStyle w:val="EB98F17DBF554A86A780EB95CBFD88B8"/>
          </w:pPr>
          <w:r w:rsidRPr="000A2B55">
            <w:t>2nd</w:t>
          </w:r>
        </w:p>
      </w:docPartBody>
    </w:docPart>
    <w:docPart>
      <w:docPartPr>
        <w:name w:val="30776B3DBE9D4974B03BD45B319A2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D91CF-EE27-4B80-ACA6-B34A36F117D9}"/>
      </w:docPartPr>
      <w:docPartBody>
        <w:p w:rsidR="00000000" w:rsidRDefault="009B6B12">
          <w:pPr>
            <w:pStyle w:val="30776B3DBE9D4974B03BD45B319A2FE2"/>
          </w:pPr>
          <w:r w:rsidRPr="000A2B55">
            <w:t>3rd</w:t>
          </w:r>
        </w:p>
      </w:docPartBody>
    </w:docPart>
    <w:docPart>
      <w:docPartPr>
        <w:name w:val="83101902DCE2417F84471A88D5F8B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8CA77-9525-4E2C-BB3B-99320CE7B41B}"/>
      </w:docPartPr>
      <w:docPartBody>
        <w:p w:rsidR="00000000" w:rsidRDefault="009B6B12">
          <w:pPr>
            <w:pStyle w:val="83101902DCE2417F84471A88D5F8B090"/>
          </w:pPr>
          <w:r w:rsidRPr="000A2B55">
            <w:t>4th</w:t>
          </w:r>
        </w:p>
      </w:docPartBody>
    </w:docPart>
    <w:docPart>
      <w:docPartPr>
        <w:name w:val="543D4E43FF4047DC8A72353F4645E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4F102-2542-44E1-9121-F86B7E88DE8E}"/>
      </w:docPartPr>
      <w:docPartBody>
        <w:p w:rsidR="00000000" w:rsidRDefault="009B6B12">
          <w:pPr>
            <w:pStyle w:val="543D4E43FF4047DC8A72353F4645E575"/>
          </w:pPr>
          <w:r w:rsidRPr="000A2B55">
            <w:t>5th</w:t>
          </w:r>
        </w:p>
      </w:docPartBody>
    </w:docPart>
    <w:docPart>
      <w:docPartPr>
        <w:name w:val="86099832DC61434ABCF36C42216B2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0D58A-CEF5-4717-AA06-753B5C69E181}"/>
      </w:docPartPr>
      <w:docPartBody>
        <w:p w:rsidR="00000000" w:rsidRDefault="009B6B12">
          <w:pPr>
            <w:pStyle w:val="86099832DC61434ABCF36C42216B2A3F"/>
          </w:pPr>
          <w:r w:rsidRPr="000A2B55">
            <w:t>6th</w:t>
          </w:r>
        </w:p>
      </w:docPartBody>
    </w:docPart>
    <w:docPart>
      <w:docPartPr>
        <w:name w:val="7EE0926A45A24694994D4580FA319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BA694-C32E-4759-946A-A9E53094A45B}"/>
      </w:docPartPr>
      <w:docPartBody>
        <w:p w:rsidR="00000000" w:rsidRDefault="009B6B12">
          <w:pPr>
            <w:pStyle w:val="7EE0926A45A24694994D4580FA319967"/>
          </w:pPr>
          <w:r w:rsidRPr="000A2B55">
            <w:t>7th</w:t>
          </w:r>
        </w:p>
      </w:docPartBody>
    </w:docPart>
    <w:docPart>
      <w:docPartPr>
        <w:name w:val="3AA7C99913B440B9B325D2F08CFC8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E75EB-D325-4075-9AB0-FDA86D447A46}"/>
      </w:docPartPr>
      <w:docPartBody>
        <w:p w:rsidR="00000000" w:rsidRDefault="009B6B12">
          <w:pPr>
            <w:pStyle w:val="3AA7C99913B440B9B325D2F08CFC88CC"/>
          </w:pPr>
          <w:r w:rsidRPr="000A2B55">
            <w:t>8th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12"/>
    <w:rsid w:val="009B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B1DAE1140B44E9B4D16CA28384D5A1">
    <w:name w:val="7EB1DAE1140B44E9B4D16CA28384D5A1"/>
  </w:style>
  <w:style w:type="paragraph" w:customStyle="1" w:styleId="68A19DBB4163467C9B8588AFE8103229">
    <w:name w:val="68A19DBB4163467C9B8588AFE8103229"/>
  </w:style>
  <w:style w:type="paragraph" w:customStyle="1" w:styleId="359A861625BC49C1BAF1A49FF7B2F0C1">
    <w:name w:val="359A861625BC49C1BAF1A49FF7B2F0C1"/>
  </w:style>
  <w:style w:type="paragraph" w:customStyle="1" w:styleId="F13F8B23B5614EB5BC20EA9B7E06B0C4">
    <w:name w:val="F13F8B23B5614EB5BC20EA9B7E06B0C4"/>
  </w:style>
  <w:style w:type="paragraph" w:customStyle="1" w:styleId="B29BFCD0FFE74FF598DB5449BBB88F70">
    <w:name w:val="B29BFCD0FFE74FF598DB5449BBB88F70"/>
  </w:style>
  <w:style w:type="paragraph" w:customStyle="1" w:styleId="5A9AE79E00094142B83D84025C7461CB">
    <w:name w:val="5A9AE79E00094142B83D84025C7461CB"/>
  </w:style>
  <w:style w:type="paragraph" w:customStyle="1" w:styleId="FBCB3FEF31BD44719B89E1EEAFD4A00F">
    <w:name w:val="FBCB3FEF31BD44719B89E1EEAFD4A00F"/>
  </w:style>
  <w:style w:type="paragraph" w:customStyle="1" w:styleId="01F8DC6FDE524D74A581ADC0C8E6DABB">
    <w:name w:val="01F8DC6FDE524D74A581ADC0C8E6DABB"/>
  </w:style>
  <w:style w:type="paragraph" w:customStyle="1" w:styleId="B32937BF4EAC4AF6804CF29A19F7E2A6">
    <w:name w:val="B32937BF4EAC4AF6804CF29A19F7E2A6"/>
  </w:style>
  <w:style w:type="paragraph" w:customStyle="1" w:styleId="FC460CAD735442368F3E55A9321E7633">
    <w:name w:val="FC460CAD735442368F3E55A9321E7633"/>
  </w:style>
  <w:style w:type="paragraph" w:customStyle="1" w:styleId="6AA66E9088734D96B380F3A895F0B7C3">
    <w:name w:val="6AA66E9088734D96B380F3A895F0B7C3"/>
  </w:style>
  <w:style w:type="paragraph" w:customStyle="1" w:styleId="FF67E64791C342179E11B8FD396F90D7">
    <w:name w:val="FF67E64791C342179E11B8FD396F90D7"/>
  </w:style>
  <w:style w:type="paragraph" w:customStyle="1" w:styleId="CAD4035FBCA24D54B9982D82D310EEEA">
    <w:name w:val="CAD4035FBCA24D54B9982D82D310EEEA"/>
  </w:style>
  <w:style w:type="paragraph" w:customStyle="1" w:styleId="6E399EC0B51F41D6BA257DB90B4CCBC2">
    <w:name w:val="6E399EC0B51F41D6BA257DB90B4CCBC2"/>
  </w:style>
  <w:style w:type="paragraph" w:customStyle="1" w:styleId="0875C372FBE3493EAA99400983550964">
    <w:name w:val="0875C372FBE3493EAA99400983550964"/>
  </w:style>
  <w:style w:type="paragraph" w:customStyle="1" w:styleId="CF513C8311334B63BFB755DE1D6E3D99">
    <w:name w:val="CF513C8311334B63BFB755DE1D6E3D99"/>
  </w:style>
  <w:style w:type="paragraph" w:customStyle="1" w:styleId="C6D8CB9EB932459AA39ACACA8960CC4B">
    <w:name w:val="C6D8CB9EB932459AA39ACACA8960CC4B"/>
  </w:style>
  <w:style w:type="paragraph" w:customStyle="1" w:styleId="681A2F7FAE6A480EAE6C1015C1B5FC01">
    <w:name w:val="681A2F7FAE6A480EAE6C1015C1B5FC01"/>
  </w:style>
  <w:style w:type="paragraph" w:customStyle="1" w:styleId="DEC3B450CAC24EF29D453DDA913757B3">
    <w:name w:val="DEC3B450CAC24EF29D453DDA913757B3"/>
  </w:style>
  <w:style w:type="paragraph" w:customStyle="1" w:styleId="9432BF50FE6E410CB403C7C329F777C7">
    <w:name w:val="9432BF50FE6E410CB403C7C329F777C7"/>
  </w:style>
  <w:style w:type="paragraph" w:customStyle="1" w:styleId="EB98F17DBF554A86A780EB95CBFD88B8">
    <w:name w:val="EB98F17DBF554A86A780EB95CBFD88B8"/>
  </w:style>
  <w:style w:type="paragraph" w:customStyle="1" w:styleId="782CD9CCCE734CC5BF7581A9C81A4007">
    <w:name w:val="782CD9CCCE734CC5BF7581A9C81A4007"/>
  </w:style>
  <w:style w:type="paragraph" w:customStyle="1" w:styleId="8099DEB918BB47A191C4ED186D66A5AD">
    <w:name w:val="8099DEB918BB47A191C4ED186D66A5AD"/>
  </w:style>
  <w:style w:type="paragraph" w:customStyle="1" w:styleId="E624CCFCCE194D2CA424A163BC798EF5">
    <w:name w:val="E624CCFCCE194D2CA424A163BC798EF5"/>
  </w:style>
  <w:style w:type="paragraph" w:customStyle="1" w:styleId="A44F7334209A476B90C4E57D5C169FA9">
    <w:name w:val="A44F7334209A476B90C4E57D5C169FA9"/>
  </w:style>
  <w:style w:type="paragraph" w:customStyle="1" w:styleId="7D730DE94BE941E8A2546C0EB843851D">
    <w:name w:val="7D730DE94BE941E8A2546C0EB843851D"/>
  </w:style>
  <w:style w:type="paragraph" w:customStyle="1" w:styleId="D01EBFE4D13E493F89090C36FC2AF453">
    <w:name w:val="D01EBFE4D13E493F89090C36FC2AF453"/>
  </w:style>
  <w:style w:type="paragraph" w:customStyle="1" w:styleId="3A98233F39514907830A9626222FA336">
    <w:name w:val="3A98233F39514907830A9626222FA336"/>
  </w:style>
  <w:style w:type="paragraph" w:customStyle="1" w:styleId="30776B3DBE9D4974B03BD45B319A2FE2">
    <w:name w:val="30776B3DBE9D4974B03BD45B319A2FE2"/>
  </w:style>
  <w:style w:type="paragraph" w:customStyle="1" w:styleId="4CA0EC0DBA944D438EA29DCBF969B2D2">
    <w:name w:val="4CA0EC0DBA944D438EA29DCBF969B2D2"/>
  </w:style>
  <w:style w:type="paragraph" w:customStyle="1" w:styleId="9353823D93404358B6D08DE187F0FEED">
    <w:name w:val="9353823D93404358B6D08DE187F0FEED"/>
  </w:style>
  <w:style w:type="paragraph" w:customStyle="1" w:styleId="531CCC2E43B64536BDB9B89C31E6AB6F">
    <w:name w:val="531CCC2E43B64536BDB9B89C31E6AB6F"/>
  </w:style>
  <w:style w:type="paragraph" w:customStyle="1" w:styleId="E0D0F4985B7142168B4E02251237C2BC">
    <w:name w:val="E0D0F4985B7142168B4E02251237C2BC"/>
  </w:style>
  <w:style w:type="paragraph" w:customStyle="1" w:styleId="0D5F49D5723B4068B298A3FEA5D8A588">
    <w:name w:val="0D5F49D5723B4068B298A3FEA5D8A588"/>
  </w:style>
  <w:style w:type="paragraph" w:customStyle="1" w:styleId="0DA294A3921D43E491AD40AF66D90653">
    <w:name w:val="0DA294A3921D43E491AD40AF66D90653"/>
  </w:style>
  <w:style w:type="paragraph" w:customStyle="1" w:styleId="4DF09B8573BB43EEAD3C253174024965">
    <w:name w:val="4DF09B8573BB43EEAD3C253174024965"/>
  </w:style>
  <w:style w:type="paragraph" w:customStyle="1" w:styleId="83101902DCE2417F84471A88D5F8B090">
    <w:name w:val="83101902DCE2417F84471A88D5F8B090"/>
  </w:style>
  <w:style w:type="paragraph" w:customStyle="1" w:styleId="08E9F9CB822045D59834315906BC3DDD">
    <w:name w:val="08E9F9CB822045D59834315906BC3DDD"/>
  </w:style>
  <w:style w:type="paragraph" w:customStyle="1" w:styleId="93467A10FF124A5FBB81790960933E94">
    <w:name w:val="93467A10FF124A5FBB81790960933E94"/>
  </w:style>
  <w:style w:type="paragraph" w:customStyle="1" w:styleId="7AA1A59CD44F4AE0A795BBEB703A55EC">
    <w:name w:val="7AA1A59CD44F4AE0A795BBEB703A55EC"/>
  </w:style>
  <w:style w:type="paragraph" w:customStyle="1" w:styleId="9899E51DFC464008A558A726630E743A">
    <w:name w:val="9899E51DFC464008A558A726630E743A"/>
  </w:style>
  <w:style w:type="paragraph" w:customStyle="1" w:styleId="46CEBDB83EB74BFA8B9CBC3C874E5795">
    <w:name w:val="46CEBDB83EB74BFA8B9CBC3C874E5795"/>
  </w:style>
  <w:style w:type="paragraph" w:customStyle="1" w:styleId="394CD8E6CA7B4C16AF8127388F11362E">
    <w:name w:val="394CD8E6CA7B4C16AF8127388F11362E"/>
  </w:style>
  <w:style w:type="paragraph" w:customStyle="1" w:styleId="C2B26884DBA346BC83496DE1525D2936">
    <w:name w:val="C2B26884DBA346BC83496DE1525D2936"/>
  </w:style>
  <w:style w:type="paragraph" w:customStyle="1" w:styleId="543D4E43FF4047DC8A72353F4645E575">
    <w:name w:val="543D4E43FF4047DC8A72353F4645E575"/>
  </w:style>
  <w:style w:type="paragraph" w:customStyle="1" w:styleId="AD580FE72E864F1E8380DD9932541816">
    <w:name w:val="AD580FE72E864F1E8380DD9932541816"/>
  </w:style>
  <w:style w:type="paragraph" w:customStyle="1" w:styleId="95348D0155244F8C9B5B974504D86D7A">
    <w:name w:val="95348D0155244F8C9B5B974504D86D7A"/>
  </w:style>
  <w:style w:type="paragraph" w:customStyle="1" w:styleId="CCEF7340E94348A4B4B3C97B8CD4488C">
    <w:name w:val="CCEF7340E94348A4B4B3C97B8CD4488C"/>
  </w:style>
  <w:style w:type="paragraph" w:customStyle="1" w:styleId="779BBDF31F0D4EA291321BA97D584BFE">
    <w:name w:val="779BBDF31F0D4EA291321BA97D584BFE"/>
  </w:style>
  <w:style w:type="paragraph" w:customStyle="1" w:styleId="A08CB0271CB4447CB5037DAD122E5FAB">
    <w:name w:val="A08CB0271CB4447CB5037DAD122E5FAB"/>
  </w:style>
  <w:style w:type="paragraph" w:customStyle="1" w:styleId="64BD70B436B64B5EAB9149012BD13ABF">
    <w:name w:val="64BD70B436B64B5EAB9149012BD13ABF"/>
  </w:style>
  <w:style w:type="paragraph" w:customStyle="1" w:styleId="974E4C0BCE7A485980E93ADD458A6E42">
    <w:name w:val="974E4C0BCE7A485980E93ADD458A6E42"/>
  </w:style>
  <w:style w:type="paragraph" w:customStyle="1" w:styleId="86099832DC61434ABCF36C42216B2A3F">
    <w:name w:val="86099832DC61434ABCF36C42216B2A3F"/>
  </w:style>
  <w:style w:type="paragraph" w:customStyle="1" w:styleId="92D6601F4D2C4CB682A3F59C3C459E1C">
    <w:name w:val="92D6601F4D2C4CB682A3F59C3C459E1C"/>
  </w:style>
  <w:style w:type="paragraph" w:customStyle="1" w:styleId="A978E1A1216846A0AE4121BB2A8CBBEA">
    <w:name w:val="A978E1A1216846A0AE4121BB2A8CBBEA"/>
  </w:style>
  <w:style w:type="paragraph" w:customStyle="1" w:styleId="D487A29A826B4F2BB54B721D44D2DC04">
    <w:name w:val="D487A29A826B4F2BB54B721D44D2DC04"/>
  </w:style>
  <w:style w:type="paragraph" w:customStyle="1" w:styleId="CDEEC2EB4E374594A4B9B97162DFC531">
    <w:name w:val="CDEEC2EB4E374594A4B9B97162DFC531"/>
  </w:style>
  <w:style w:type="paragraph" w:customStyle="1" w:styleId="11D5D4C883C34EF4AAC3EBE2F530875F">
    <w:name w:val="11D5D4C883C34EF4AAC3EBE2F530875F"/>
  </w:style>
  <w:style w:type="paragraph" w:customStyle="1" w:styleId="CC0E4BDDDFD54474AAD36D144448F9D4">
    <w:name w:val="CC0E4BDDDFD54474AAD36D144448F9D4"/>
  </w:style>
  <w:style w:type="paragraph" w:customStyle="1" w:styleId="FB3B767869A04AE6807ADED2F2E10138">
    <w:name w:val="FB3B767869A04AE6807ADED2F2E10138"/>
  </w:style>
  <w:style w:type="paragraph" w:customStyle="1" w:styleId="7EE0926A45A24694994D4580FA319967">
    <w:name w:val="7EE0926A45A24694994D4580FA319967"/>
  </w:style>
  <w:style w:type="paragraph" w:customStyle="1" w:styleId="029617E4F9B543BBB0D53754523D3F81">
    <w:name w:val="029617E4F9B543BBB0D53754523D3F81"/>
  </w:style>
  <w:style w:type="paragraph" w:customStyle="1" w:styleId="2AE87BDD0DCB46B6B76102EEC3885E07">
    <w:name w:val="2AE87BDD0DCB46B6B76102EEC3885E07"/>
  </w:style>
  <w:style w:type="paragraph" w:customStyle="1" w:styleId="94740EAEED2C489CA6763DAC3EF755D6">
    <w:name w:val="94740EAEED2C489CA6763DAC3EF755D6"/>
  </w:style>
  <w:style w:type="paragraph" w:customStyle="1" w:styleId="949142B202D4495DBC095FB37CF29D6A">
    <w:name w:val="949142B202D4495DBC095FB37CF29D6A"/>
  </w:style>
  <w:style w:type="paragraph" w:customStyle="1" w:styleId="865BECA371844184AB85416A58A47BE5">
    <w:name w:val="865BECA371844184AB85416A58A47BE5"/>
  </w:style>
  <w:style w:type="paragraph" w:customStyle="1" w:styleId="C2D0985FA9E74274956339762A71B889">
    <w:name w:val="C2D0985FA9E74274956339762A71B889"/>
  </w:style>
  <w:style w:type="paragraph" w:customStyle="1" w:styleId="008094FD8D6F415E8B78B5DCA895E16E">
    <w:name w:val="008094FD8D6F415E8B78B5DCA895E16E"/>
  </w:style>
  <w:style w:type="paragraph" w:customStyle="1" w:styleId="3AA7C99913B440B9B325D2F08CFC88CC">
    <w:name w:val="3AA7C99913B440B9B325D2F08CFC88CC"/>
  </w:style>
  <w:style w:type="paragraph" w:customStyle="1" w:styleId="AA1EFB0216F142E9B8E42C586BDFFAFC">
    <w:name w:val="AA1EFB0216F142E9B8E42C586BDFFAFC"/>
  </w:style>
  <w:style w:type="paragraph" w:customStyle="1" w:styleId="94C93F4F3FDE4902ADA9B88BEE79B019">
    <w:name w:val="94C93F4F3FDE4902ADA9B88BEE79B019"/>
  </w:style>
  <w:style w:type="paragraph" w:customStyle="1" w:styleId="2771BD591026467E966FD7B34F491215">
    <w:name w:val="2771BD591026467E966FD7B34F491215"/>
  </w:style>
  <w:style w:type="paragraph" w:customStyle="1" w:styleId="E5CF2EA78FF64C60933B060D0CAC0E16">
    <w:name w:val="E5CF2EA78FF64C60933B060D0CAC0E16"/>
  </w:style>
  <w:style w:type="paragraph" w:customStyle="1" w:styleId="B5D892FE2C9A4749B0383E6DAEB27FD6">
    <w:name w:val="B5D892FE2C9A4749B0383E6DAEB27FD6"/>
  </w:style>
  <w:style w:type="paragraph" w:customStyle="1" w:styleId="1109959C415A42ADB350B23C52123625">
    <w:name w:val="1109959C415A42ADB350B23C52123625"/>
  </w:style>
  <w:style w:type="paragraph" w:customStyle="1" w:styleId="69A59D916BEB42D0857B67151DED99B3">
    <w:name w:val="69A59D916BEB42D0857B67151DED99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Weekly homework schedule</Template>
  <TotalTime>5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2003-10-28T18:51:00Z</cp:lastPrinted>
  <dcterms:created xsi:type="dcterms:W3CDTF">2020-07-22T03:29:00Z</dcterms:created>
  <dcterms:modified xsi:type="dcterms:W3CDTF">2020-07-22T03:34:00Z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TC060900001033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